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F0AB90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3AF288E2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563EEE9D" wp14:editId="2382AB09">
                <wp:extent cx="5756910" cy="706582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706582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5616A8" w14:textId="2970FA57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F674BE25E7144038878275B672FC31F4"/>
                                </w:placeholder>
                              </w:sdtPr>
                              <w:sdtEndPr/>
                              <w:sdtContent>
                                <w:r w:rsidR="006F21A2">
                                  <w:rPr>
                                    <w:b/>
                                    <w:sz w:val="28"/>
                                  </w:rPr>
                                  <w:t>10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E3B3E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7DB0082A" w14:textId="3BC7DC20" w:rsidR="00BE65FD" w:rsidRPr="00A97E78" w:rsidRDefault="000E3B3E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88AB3D12DE0644AABF5680E7FE214CB2"/>
                                </w:placeholder>
                              </w:sdtPr>
                              <w:sdtEndPr/>
                              <w:sdtContent>
                                <w:r w:rsidR="0085479D" w:rsidRPr="0085479D">
                                  <w:rPr>
                                    <w:b/>
                                    <w:caps/>
                                    <w:sz w:val="28"/>
                                  </w:rPr>
                                  <w:t>r</w:t>
                                </w:r>
                                <w:r w:rsidR="00952B98">
                                  <w:rPr>
                                    <w:b/>
                                    <w:caps/>
                                    <w:sz w:val="28"/>
                                  </w:rPr>
                                  <w:t>É</w:t>
                                </w:r>
                                <w:r w:rsidR="0085479D" w:rsidRPr="0085479D">
                                  <w:rPr>
                                    <w:b/>
                                    <w:caps/>
                                    <w:sz w:val="28"/>
                                  </w:rPr>
                                  <w:t>novation</w:t>
                                </w:r>
                                <w:r w:rsidR="009973FC" w:rsidRPr="009973FC">
                                  <w:rPr>
                                    <w:b/>
                                    <w:sz w:val="28"/>
                                  </w:rPr>
                                  <w:t xml:space="preserve"> GLOBALE DU COLL</w:t>
                                </w:r>
                                <w:r w:rsidR="00952B98">
                                  <w:rPr>
                                    <w:b/>
                                    <w:sz w:val="28"/>
                                  </w:rPr>
                                  <w:t>È</w:t>
                                </w:r>
                                <w:r w:rsidR="009973FC" w:rsidRPr="009973FC">
                                  <w:rPr>
                                    <w:b/>
                                    <w:sz w:val="28"/>
                                  </w:rPr>
                                  <w:t xml:space="preserve">GE DE BOULARI ET </w:t>
                                </w:r>
                                <w:r w:rsidR="008B4E5D" w:rsidRPr="009973FC">
                                  <w:rPr>
                                    <w:b/>
                                    <w:sz w:val="28"/>
                                  </w:rPr>
                                  <w:t>AM</w:t>
                                </w:r>
                                <w:r w:rsidR="008B4E5D">
                                  <w:rPr>
                                    <w:b/>
                                    <w:sz w:val="28"/>
                                  </w:rPr>
                                  <w:t>É</w:t>
                                </w:r>
                                <w:r w:rsidR="008B4E5D" w:rsidRPr="009973FC">
                                  <w:rPr>
                                    <w:b/>
                                    <w:sz w:val="28"/>
                                  </w:rPr>
                                  <w:t xml:space="preserve">NAGEMENT </w:t>
                                </w:r>
                                <w:r w:rsidR="009973FC" w:rsidRPr="009973FC">
                                  <w:rPr>
                                    <w:b/>
                                    <w:sz w:val="28"/>
                                  </w:rPr>
                                  <w:t>D'UN INTERNAT D'EXCELLENCE</w:t>
                                </w:r>
                                <w:r w:rsidR="006F21A2">
                                  <w:rPr>
                                    <w:b/>
                                    <w:sz w:val="28"/>
                                  </w:rPr>
                                  <w:t xml:space="preserve"> – Lot 19 </w:t>
                                </w:r>
                              </w:sdtContent>
                            </w:sdt>
                          </w:p>
                          <w:p w14:paraId="65362AFE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3EEE9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" fillcolor="#0c2c84" stroked="f" strokeweight=".5pt">
                <v:textbox>
                  <w:txbxContent>
                    <w:p w14:paraId="2C5616A8" w14:textId="2970FA57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F674BE25E7144038878275B672FC31F4"/>
                          </w:placeholder>
                        </w:sdtPr>
                        <w:sdtEndPr/>
                        <w:sdtContent>
                          <w:r w:rsidR="006F21A2">
                            <w:rPr>
                              <w:b/>
                              <w:sz w:val="28"/>
                            </w:rPr>
                            <w:t>10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0E3B3E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7DB0082A" w14:textId="3BC7DC20" w:rsidR="00BE65FD" w:rsidRPr="00A97E78" w:rsidRDefault="000E3B3E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88AB3D12DE0644AABF5680E7FE214CB2"/>
                          </w:placeholder>
                        </w:sdtPr>
                        <w:sdtEndPr/>
                        <w:sdtContent>
                          <w:r w:rsidR="0085479D" w:rsidRPr="0085479D">
                            <w:rPr>
                              <w:b/>
                              <w:caps/>
                              <w:sz w:val="28"/>
                            </w:rPr>
                            <w:t>r</w:t>
                          </w:r>
                          <w:r w:rsidR="00952B98">
                            <w:rPr>
                              <w:b/>
                              <w:caps/>
                              <w:sz w:val="28"/>
                            </w:rPr>
                            <w:t>É</w:t>
                          </w:r>
                          <w:r w:rsidR="0085479D" w:rsidRPr="0085479D">
                            <w:rPr>
                              <w:b/>
                              <w:caps/>
                              <w:sz w:val="28"/>
                            </w:rPr>
                            <w:t>novation</w:t>
                          </w:r>
                          <w:r w:rsidR="009973FC" w:rsidRPr="009973FC">
                            <w:rPr>
                              <w:b/>
                              <w:sz w:val="28"/>
                            </w:rPr>
                            <w:t xml:space="preserve"> GLOBALE DU COLL</w:t>
                          </w:r>
                          <w:r w:rsidR="00952B98">
                            <w:rPr>
                              <w:b/>
                              <w:sz w:val="28"/>
                            </w:rPr>
                            <w:t>È</w:t>
                          </w:r>
                          <w:r w:rsidR="009973FC" w:rsidRPr="009973FC">
                            <w:rPr>
                              <w:b/>
                              <w:sz w:val="28"/>
                            </w:rPr>
                            <w:t xml:space="preserve">GE DE BOULARI ET </w:t>
                          </w:r>
                          <w:r w:rsidR="008B4E5D" w:rsidRPr="009973FC">
                            <w:rPr>
                              <w:b/>
                              <w:sz w:val="28"/>
                            </w:rPr>
                            <w:t>AM</w:t>
                          </w:r>
                          <w:r w:rsidR="008B4E5D">
                            <w:rPr>
                              <w:b/>
                              <w:sz w:val="28"/>
                            </w:rPr>
                            <w:t>É</w:t>
                          </w:r>
                          <w:r w:rsidR="008B4E5D" w:rsidRPr="009973FC">
                            <w:rPr>
                              <w:b/>
                              <w:sz w:val="28"/>
                            </w:rPr>
                            <w:t xml:space="preserve">NAGEMENT </w:t>
                          </w:r>
                          <w:r w:rsidR="009973FC" w:rsidRPr="009973FC">
                            <w:rPr>
                              <w:b/>
                              <w:sz w:val="28"/>
                            </w:rPr>
                            <w:t>D'UN INTERNAT D'EXCELLENCE</w:t>
                          </w:r>
                          <w:r w:rsidR="006F21A2">
                            <w:rPr>
                              <w:b/>
                              <w:sz w:val="28"/>
                            </w:rPr>
                            <w:t xml:space="preserve"> – Lot 19 </w:t>
                          </w:r>
                        </w:sdtContent>
                      </w:sdt>
                    </w:p>
                    <w:p w14:paraId="65362AFE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7A0A37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7D9C16CA" w14:textId="77777777" w:rsidR="006F21A2" w:rsidRPr="006F21A2" w:rsidRDefault="006F21A2" w:rsidP="006F21A2">
      <w:pPr>
        <w:ind w:right="-24"/>
        <w:rPr>
          <w:szCs w:val="22"/>
        </w:rPr>
      </w:pPr>
      <w:r w:rsidRPr="006F21A2">
        <w:rPr>
          <w:szCs w:val="22"/>
        </w:rPr>
        <w:t xml:space="preserve">La Province Sud lance un nouvel appel d'offres pour le lot n° 19 — Revêtement sols et murs, dans le cadre de l'opération de rénovation globale du collège de </w:t>
      </w:r>
      <w:proofErr w:type="spellStart"/>
      <w:r w:rsidRPr="006F21A2">
        <w:rPr>
          <w:szCs w:val="22"/>
        </w:rPr>
        <w:t>Boulari</w:t>
      </w:r>
      <w:proofErr w:type="spellEnd"/>
      <w:r w:rsidRPr="006F21A2">
        <w:rPr>
          <w:szCs w:val="22"/>
        </w:rPr>
        <w:t xml:space="preserve"> et d'aménagement d'un internat d'excellence.</w:t>
      </w:r>
    </w:p>
    <w:p w14:paraId="6F688DAA" w14:textId="77777777" w:rsidR="006F21A2" w:rsidRDefault="006F21A2" w:rsidP="009973FC">
      <w:pPr>
        <w:ind w:right="-24"/>
        <w:rPr>
          <w:szCs w:val="22"/>
        </w:rPr>
      </w:pPr>
      <w:r w:rsidRPr="006F21A2">
        <w:rPr>
          <w:szCs w:val="22"/>
        </w:rPr>
        <w:t>Ce lot avait fait l'objet d'une déclaration sans suite lors de la précédente consultation, pour un motif d'intérêt général lié à une erreur matérielle dans les documents de consultation.</w:t>
      </w:r>
    </w:p>
    <w:p w14:paraId="06ED402D" w14:textId="77777777" w:rsidR="006F21A2" w:rsidRDefault="006F21A2" w:rsidP="009973FC">
      <w:pPr>
        <w:ind w:right="-24"/>
        <w:rPr>
          <w:szCs w:val="22"/>
        </w:rPr>
      </w:pPr>
    </w:p>
    <w:p w14:paraId="6A5799CD" w14:textId="77777777" w:rsidR="005437D1" w:rsidRPr="005437D1" w:rsidRDefault="005437D1" w:rsidP="009973FC">
      <w:pPr>
        <w:ind w:right="-24"/>
        <w:rPr>
          <w:szCs w:val="22"/>
        </w:rPr>
      </w:pPr>
      <w:r w:rsidRPr="005437D1">
        <w:rPr>
          <w:szCs w:val="22"/>
        </w:rPr>
        <w:t>Cette opération s’inscrit dans la continuité de la première phase de travaux engagée suite à l’incendie de 2024 et vise à réhabiliter l’ensemble des bâtiments</w:t>
      </w:r>
      <w:r w:rsidR="00B23358">
        <w:rPr>
          <w:szCs w:val="22"/>
        </w:rPr>
        <w:t xml:space="preserve"> restants</w:t>
      </w:r>
      <w:r w:rsidRPr="005437D1">
        <w:rPr>
          <w:szCs w:val="22"/>
        </w:rPr>
        <w:t xml:space="preserve"> ainsi que les </w:t>
      </w:r>
      <w:r w:rsidR="00B23358">
        <w:rPr>
          <w:szCs w:val="22"/>
        </w:rPr>
        <w:t xml:space="preserve">espaces </w:t>
      </w:r>
      <w:r w:rsidR="00E31FE8">
        <w:rPr>
          <w:szCs w:val="22"/>
        </w:rPr>
        <w:t>extérieurs</w:t>
      </w:r>
      <w:r w:rsidRPr="005437D1">
        <w:rPr>
          <w:szCs w:val="22"/>
        </w:rPr>
        <w:t xml:space="preserve"> de l’établissement.</w:t>
      </w:r>
    </w:p>
    <w:p w14:paraId="3DB44881" w14:textId="2F3ADC88" w:rsidR="005437D1" w:rsidRDefault="005437D1" w:rsidP="009973FC">
      <w:pPr>
        <w:ind w:right="-24"/>
        <w:rPr>
          <w:szCs w:val="22"/>
        </w:rPr>
      </w:pPr>
      <w:r w:rsidRPr="005437D1">
        <w:rPr>
          <w:szCs w:val="22"/>
        </w:rPr>
        <w:t>L’objectif est d’assurer des conditions optimales de sécurité, de fonctionnalité et de confort pour les élèves comme pour le personnel</w:t>
      </w:r>
      <w:r w:rsidR="00E31FE8">
        <w:rPr>
          <w:szCs w:val="22"/>
        </w:rPr>
        <w:t>.</w:t>
      </w:r>
    </w:p>
    <w:p w14:paraId="40F4ED22" w14:textId="77777777" w:rsidR="00024198" w:rsidRPr="00F54F4B" w:rsidRDefault="00024198" w:rsidP="00D256B7">
      <w:pPr>
        <w:ind w:right="-24"/>
        <w:rPr>
          <w:szCs w:val="22"/>
        </w:rPr>
      </w:pPr>
    </w:p>
    <w:p w14:paraId="0F39F9BC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3E2E669B" w14:textId="77777777" w:rsidR="008E14AA" w:rsidRPr="00F54F4B" w:rsidRDefault="008E14AA" w:rsidP="00D256B7">
      <w:pPr>
        <w:ind w:right="-24"/>
        <w:rPr>
          <w:szCs w:val="22"/>
        </w:rPr>
      </w:pPr>
    </w:p>
    <w:p w14:paraId="152322D3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  <w:bookmarkStart w:id="0" w:name="_GoBack"/>
      <w:bookmarkEnd w:id="0"/>
    </w:p>
    <w:p w14:paraId="7FFBBC4F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282DCBDC" w14:textId="77C6E342" w:rsidR="004B1E78" w:rsidRPr="009852A5" w:rsidRDefault="00024198" w:rsidP="00696656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 xml:space="preserve">être réceptionnées </w:t>
      </w:r>
      <w:r w:rsidR="00EF19EE" w:rsidRPr="009852A5">
        <w:rPr>
          <w:szCs w:val="22"/>
        </w:rPr>
        <w:t>avant le </w:t>
      </w:r>
      <w:r w:rsidR="000E3B3E">
        <w:rPr>
          <w:b/>
          <w:szCs w:val="22"/>
        </w:rPr>
        <w:t>lun</w:t>
      </w:r>
      <w:r w:rsidR="00671106">
        <w:rPr>
          <w:b/>
          <w:szCs w:val="22"/>
        </w:rPr>
        <w:t>di</w:t>
      </w:r>
      <w:r w:rsidR="00A54C63" w:rsidRPr="009852A5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E81534366BD94F22A93C47B74A972A0F"/>
          </w:placeholder>
          <w:date w:fullDate="2026-07-27T00:00:00Z">
            <w:dateFormat w:val="d MMMM yyyy"/>
            <w:lid w:val="fr-NC"/>
            <w:storeMappedDataAs w:val="dateTime"/>
            <w:calendar w:val="gregorian"/>
          </w:date>
        </w:sdtPr>
        <w:sdtEndPr/>
        <w:sdtContent>
          <w:r w:rsidR="00BE5D2A">
            <w:rPr>
              <w:b/>
              <w:szCs w:val="22"/>
              <w:lang w:val="fr-NC"/>
            </w:rPr>
            <w:t>27 juillet 2026</w:t>
          </w:r>
        </w:sdtContent>
      </w:sdt>
      <w:r w:rsidR="00A54C63" w:rsidRPr="009852A5">
        <w:rPr>
          <w:b/>
          <w:color w:val="00B0F0"/>
          <w:szCs w:val="22"/>
        </w:rPr>
        <w:t xml:space="preserve"> </w:t>
      </w:r>
      <w:r w:rsidR="00EF19EE" w:rsidRPr="009852A5">
        <w:rPr>
          <w:b/>
          <w:szCs w:val="22"/>
        </w:rPr>
        <w:t>à 15h30</w:t>
      </w:r>
      <w:r w:rsidR="00063DAF" w:rsidRPr="009852A5">
        <w:rPr>
          <w:b/>
          <w:szCs w:val="22"/>
        </w:rPr>
        <w:t xml:space="preserve"> </w:t>
      </w:r>
      <w:r w:rsidR="00696656" w:rsidRPr="009852A5">
        <w:t xml:space="preserve">uniquement </w:t>
      </w:r>
      <w:r w:rsidR="004B1E78" w:rsidRPr="009852A5">
        <w:t xml:space="preserve">par voie électronique sur la plateforme des marchés publics de la Nouvelle-Calédonie en se connectant au profil entreprise : </w:t>
      </w:r>
      <w:hyperlink r:id="rId9" w:history="1">
        <w:r w:rsidR="004B1E78" w:rsidRPr="009852A5">
          <w:rPr>
            <w:rStyle w:val="Lienhypertexte"/>
          </w:rPr>
          <w:t>www.marchespublics.nc</w:t>
        </w:r>
      </w:hyperlink>
      <w:r w:rsidR="004B1E78" w:rsidRPr="009852A5">
        <w:t> ;</w:t>
      </w:r>
    </w:p>
    <w:p w14:paraId="165809A5" w14:textId="77777777" w:rsidR="00024198" w:rsidRPr="009852A5" w:rsidRDefault="00024198" w:rsidP="00D256B7">
      <w:pPr>
        <w:ind w:right="-24"/>
        <w:rPr>
          <w:szCs w:val="22"/>
        </w:rPr>
      </w:pPr>
    </w:p>
    <w:p w14:paraId="4A76C7D9" w14:textId="7C186232" w:rsidR="00A014C3" w:rsidRPr="009852A5" w:rsidRDefault="006A741A" w:rsidP="00A014C3">
      <w:pPr>
        <w:rPr>
          <w:szCs w:val="22"/>
        </w:rPr>
      </w:pPr>
      <w:r w:rsidRPr="009852A5">
        <w:rPr>
          <w:szCs w:val="22"/>
        </w:rPr>
        <w:t xml:space="preserve">Une visite </w:t>
      </w:r>
      <w:sdt>
        <w:sdtPr>
          <w:rPr>
            <w:szCs w:val="22"/>
          </w:rPr>
          <w:alias w:val="Type visite"/>
          <w:tag w:val="Type visite"/>
          <w:id w:val="1941258854"/>
          <w:placeholder>
            <w:docPart w:val="25FE9EF257414361B938C7E0E49A1AF4"/>
          </w:placeholder>
          <w:comboBox>
            <w:listItem w:displayText="obligatoire" w:value="obligatoire"/>
            <w:listItem w:displayText="non obligatoire" w:value="non obligatoire"/>
          </w:comboBox>
        </w:sdtPr>
        <w:sdtEndPr/>
        <w:sdtContent>
          <w:r w:rsidR="00D7027E" w:rsidRPr="009852A5">
            <w:rPr>
              <w:szCs w:val="22"/>
            </w:rPr>
            <w:t>non obligatoire</w:t>
          </w:r>
        </w:sdtContent>
      </w:sdt>
      <w:r w:rsidR="00EF19EE" w:rsidRPr="009852A5">
        <w:rPr>
          <w:szCs w:val="22"/>
        </w:rPr>
        <w:t xml:space="preserve"> </w:t>
      </w:r>
      <w:r w:rsidRPr="009852A5">
        <w:rPr>
          <w:szCs w:val="22"/>
        </w:rPr>
        <w:t>des lieux</w:t>
      </w:r>
      <w:r w:rsidR="009C5E15" w:rsidRPr="009852A5">
        <w:rPr>
          <w:szCs w:val="22"/>
        </w:rPr>
        <w:t xml:space="preserve"> </w:t>
      </w:r>
      <w:r w:rsidR="00A014C3" w:rsidRPr="009852A5">
        <w:rPr>
          <w:szCs w:val="22"/>
        </w:rPr>
        <w:t xml:space="preserve">est </w:t>
      </w:r>
      <w:r w:rsidR="00A014C3" w:rsidRPr="0020269A">
        <w:rPr>
          <w:szCs w:val="22"/>
        </w:rPr>
        <w:t>prévue le</w:t>
      </w:r>
      <w:r w:rsidR="008A1B46" w:rsidRPr="0020269A">
        <w:rPr>
          <w:szCs w:val="22"/>
        </w:rPr>
        <w:t xml:space="preserve"> </w:t>
      </w:r>
      <w:sdt>
        <w:sdtPr>
          <w:rPr>
            <w:szCs w:val="22"/>
          </w:rPr>
          <w:id w:val="-1817868814"/>
          <w:placeholder>
            <w:docPart w:val="B46984F8400842E1B744136F77D89501"/>
          </w:placeholder>
          <w:date w:fullDate="2026-07-01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BE5D2A">
            <w:rPr>
              <w:szCs w:val="22"/>
              <w:lang w:val="fr-NC"/>
            </w:rPr>
            <w:t>mercredi 1 juillet 2026</w:t>
          </w:r>
        </w:sdtContent>
      </w:sdt>
      <w:r w:rsidR="008A1B46" w:rsidRPr="0020269A">
        <w:rPr>
          <w:szCs w:val="22"/>
        </w:rPr>
        <w:t xml:space="preserve"> à </w:t>
      </w:r>
      <w:sdt>
        <w:sdtPr>
          <w:rPr>
            <w:szCs w:val="22"/>
          </w:rPr>
          <w:id w:val="-388493144"/>
          <w:placeholder>
            <w:docPart w:val="D1A525B61B684167A82DBED6A43212B4"/>
          </w:placeholder>
        </w:sdtPr>
        <w:sdtEndPr/>
        <w:sdtContent>
          <w:r w:rsidR="006F21A2" w:rsidRPr="0020269A">
            <w:rPr>
              <w:szCs w:val="22"/>
            </w:rPr>
            <w:t>1</w:t>
          </w:r>
          <w:r w:rsidR="00BE5D2A">
            <w:rPr>
              <w:szCs w:val="22"/>
            </w:rPr>
            <w:t>4H0</w:t>
          </w:r>
          <w:r w:rsidR="006F21A2" w:rsidRPr="0020269A">
            <w:rPr>
              <w:szCs w:val="22"/>
            </w:rPr>
            <w:t>0</w:t>
          </w:r>
        </w:sdtContent>
      </w:sdt>
      <w:r w:rsidR="006939BB" w:rsidRPr="0020269A">
        <w:rPr>
          <w:szCs w:val="22"/>
        </w:rPr>
        <w:t>.</w:t>
      </w:r>
      <w:r w:rsidR="00A014C3" w:rsidRPr="0020269A">
        <w:rPr>
          <w:szCs w:val="22"/>
        </w:rPr>
        <w:t xml:space="preserve"> </w:t>
      </w:r>
      <w:r w:rsidR="00A014C3" w:rsidRPr="0020269A">
        <w:rPr>
          <w:b/>
          <w:color w:val="0070C0"/>
          <w:szCs w:val="22"/>
        </w:rPr>
        <w:t xml:space="preserve"> </w:t>
      </w:r>
      <w:r w:rsidR="006939BB" w:rsidRPr="0020269A">
        <w:rPr>
          <w:szCs w:val="22"/>
        </w:rPr>
        <w:t>L</w:t>
      </w:r>
      <w:r w:rsidR="00700790" w:rsidRPr="0020269A">
        <w:rPr>
          <w:szCs w:val="22"/>
        </w:rPr>
        <w:t>es</w:t>
      </w:r>
      <w:r w:rsidR="00700790" w:rsidRPr="009852A5">
        <w:rPr>
          <w:szCs w:val="22"/>
        </w:rPr>
        <w:t xml:space="preserve"> </w:t>
      </w:r>
      <w:r w:rsidR="006939BB" w:rsidRPr="009852A5">
        <w:rPr>
          <w:szCs w:val="22"/>
        </w:rPr>
        <w:t>entreprise</w:t>
      </w:r>
      <w:r w:rsidR="00700790" w:rsidRPr="009852A5">
        <w:rPr>
          <w:szCs w:val="22"/>
        </w:rPr>
        <w:t>s intéressées</w:t>
      </w:r>
      <w:r w:rsidR="006939BB" w:rsidRPr="009852A5">
        <w:rPr>
          <w:szCs w:val="22"/>
        </w:rPr>
        <w:t xml:space="preserve"> devr</w:t>
      </w:r>
      <w:r w:rsidR="00700790" w:rsidRPr="009852A5">
        <w:rPr>
          <w:szCs w:val="22"/>
        </w:rPr>
        <w:t>ont</w:t>
      </w:r>
      <w:r w:rsidR="006939BB" w:rsidRPr="009852A5">
        <w:rPr>
          <w:szCs w:val="22"/>
        </w:rPr>
        <w:t xml:space="preserve"> confirmer </w:t>
      </w:r>
      <w:r w:rsidR="00700790" w:rsidRPr="009852A5">
        <w:rPr>
          <w:szCs w:val="22"/>
        </w:rPr>
        <w:t>leur</w:t>
      </w:r>
      <w:r w:rsidR="006939BB" w:rsidRPr="009852A5">
        <w:rPr>
          <w:szCs w:val="22"/>
        </w:rPr>
        <w:t xml:space="preserve"> présence </w:t>
      </w:r>
      <w:r w:rsidR="00672563" w:rsidRPr="009852A5">
        <w:rPr>
          <w:szCs w:val="22"/>
        </w:rPr>
        <w:t>selon les modalités prévues au règlement particulier de l’appel d’o</w:t>
      </w:r>
      <w:r w:rsidR="009C5E15" w:rsidRPr="009852A5">
        <w:rPr>
          <w:szCs w:val="22"/>
        </w:rPr>
        <w:t>ffres</w:t>
      </w:r>
      <w:r w:rsidR="006939BB" w:rsidRPr="009852A5">
        <w:rPr>
          <w:szCs w:val="22"/>
        </w:rPr>
        <w:t xml:space="preserve"> (article 2.</w:t>
      </w:r>
      <w:r w:rsidR="00A562CC" w:rsidRPr="009852A5">
        <w:rPr>
          <w:szCs w:val="22"/>
        </w:rPr>
        <w:t>12</w:t>
      </w:r>
      <w:r w:rsidR="006939BB" w:rsidRPr="009852A5">
        <w:rPr>
          <w:szCs w:val="22"/>
        </w:rPr>
        <w:t>)</w:t>
      </w:r>
      <w:r w:rsidR="005C7769" w:rsidRPr="009852A5">
        <w:rPr>
          <w:szCs w:val="22"/>
        </w:rPr>
        <w:t>.</w:t>
      </w:r>
      <w:r w:rsidR="006939BB" w:rsidRPr="009852A5">
        <w:rPr>
          <w:szCs w:val="22"/>
        </w:rPr>
        <w:t xml:space="preserve"> </w:t>
      </w:r>
    </w:p>
    <w:p w14:paraId="54B35A60" w14:textId="77777777" w:rsidR="00CE6C91" w:rsidRPr="009852A5" w:rsidRDefault="00CE6C91" w:rsidP="00A014C3">
      <w:pPr>
        <w:rPr>
          <w:b/>
          <w:color w:val="0070C0"/>
          <w:szCs w:val="22"/>
        </w:rPr>
      </w:pPr>
    </w:p>
    <w:p w14:paraId="49DD9F8E" w14:textId="21915F7B" w:rsidR="00A94477" w:rsidRDefault="00A94477" w:rsidP="00A014C3">
      <w:pPr>
        <w:rPr>
          <w:b/>
          <w:color w:val="0070C0"/>
          <w:szCs w:val="22"/>
        </w:rPr>
      </w:pPr>
      <w:r w:rsidRPr="009852A5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2C79634CBFD4488194A5F3679FEF4EC4"/>
          </w:placeholder>
          <w:date w:fullDate="2026-06-16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BE5D2A">
            <w:rPr>
              <w:szCs w:val="22"/>
              <w:lang w:val="fr-NC"/>
            </w:rPr>
            <w:t>mardi 16 juin 2026</w:t>
          </w:r>
        </w:sdtContent>
      </w:sdt>
      <w:r w:rsidRPr="009852A5">
        <w:rPr>
          <w:color w:val="00B0F0"/>
          <w:szCs w:val="22"/>
        </w:rPr>
        <w:t xml:space="preserve"> </w:t>
      </w:r>
      <w:r w:rsidRPr="009852A5">
        <w:rPr>
          <w:szCs w:val="22"/>
        </w:rPr>
        <w:t>sur la Plateforme des marchés</w:t>
      </w:r>
      <w:r w:rsidRPr="00A94477">
        <w:rPr>
          <w:szCs w:val="22"/>
        </w:rPr>
        <w:t xml:space="preserve"> NC</w:t>
      </w:r>
      <w:r>
        <w:rPr>
          <w:szCs w:val="22"/>
        </w:rPr>
        <w:t>.</w:t>
      </w:r>
    </w:p>
    <w:sectPr w:rsidR="00A94477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A39ED" w14:textId="77777777" w:rsidR="005437D1" w:rsidRDefault="005437D1" w:rsidP="00126594">
      <w:r>
        <w:separator/>
      </w:r>
    </w:p>
  </w:endnote>
  <w:endnote w:type="continuationSeparator" w:id="0">
    <w:p w14:paraId="1DFF3F09" w14:textId="77777777" w:rsidR="005437D1" w:rsidRDefault="005437D1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6CD4D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FFC5D" w14:textId="77777777" w:rsidR="005437D1" w:rsidRDefault="005437D1" w:rsidP="00126594">
      <w:r>
        <w:separator/>
      </w:r>
    </w:p>
  </w:footnote>
  <w:footnote w:type="continuationSeparator" w:id="0">
    <w:p w14:paraId="6E3903C3" w14:textId="77777777" w:rsidR="005437D1" w:rsidRDefault="005437D1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592DD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39F17671" wp14:editId="7F599FD8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7D1"/>
    <w:rsid w:val="00020C97"/>
    <w:rsid w:val="00024198"/>
    <w:rsid w:val="0002611F"/>
    <w:rsid w:val="00063DAF"/>
    <w:rsid w:val="000A56CB"/>
    <w:rsid w:val="000C6D1C"/>
    <w:rsid w:val="000E3B3E"/>
    <w:rsid w:val="000F0176"/>
    <w:rsid w:val="00105462"/>
    <w:rsid w:val="00106B9F"/>
    <w:rsid w:val="00112079"/>
    <w:rsid w:val="00126594"/>
    <w:rsid w:val="0013098D"/>
    <w:rsid w:val="00130F97"/>
    <w:rsid w:val="00145333"/>
    <w:rsid w:val="00157016"/>
    <w:rsid w:val="00180AE9"/>
    <w:rsid w:val="0018503D"/>
    <w:rsid w:val="001B2107"/>
    <w:rsid w:val="001C4C59"/>
    <w:rsid w:val="001D54C9"/>
    <w:rsid w:val="001E022F"/>
    <w:rsid w:val="001E65B4"/>
    <w:rsid w:val="001F3B13"/>
    <w:rsid w:val="002012F0"/>
    <w:rsid w:val="0020269A"/>
    <w:rsid w:val="00235FC6"/>
    <w:rsid w:val="00244E55"/>
    <w:rsid w:val="00261812"/>
    <w:rsid w:val="002754A9"/>
    <w:rsid w:val="00277045"/>
    <w:rsid w:val="002D397F"/>
    <w:rsid w:val="002D7489"/>
    <w:rsid w:val="002F5512"/>
    <w:rsid w:val="0030486B"/>
    <w:rsid w:val="003253AB"/>
    <w:rsid w:val="00335C3D"/>
    <w:rsid w:val="00352690"/>
    <w:rsid w:val="00381DB4"/>
    <w:rsid w:val="00391EB8"/>
    <w:rsid w:val="00393225"/>
    <w:rsid w:val="003B2A98"/>
    <w:rsid w:val="003B643A"/>
    <w:rsid w:val="003C44A3"/>
    <w:rsid w:val="003D2DB8"/>
    <w:rsid w:val="00420A03"/>
    <w:rsid w:val="00457779"/>
    <w:rsid w:val="004760C2"/>
    <w:rsid w:val="004769A8"/>
    <w:rsid w:val="004A3420"/>
    <w:rsid w:val="004B1E78"/>
    <w:rsid w:val="004D0AF9"/>
    <w:rsid w:val="004D6A79"/>
    <w:rsid w:val="00501747"/>
    <w:rsid w:val="0051572F"/>
    <w:rsid w:val="005437D1"/>
    <w:rsid w:val="005A2B9C"/>
    <w:rsid w:val="005C7769"/>
    <w:rsid w:val="00611B44"/>
    <w:rsid w:val="00651B50"/>
    <w:rsid w:val="006664B0"/>
    <w:rsid w:val="00671106"/>
    <w:rsid w:val="00672563"/>
    <w:rsid w:val="006741F7"/>
    <w:rsid w:val="00674290"/>
    <w:rsid w:val="006755FB"/>
    <w:rsid w:val="00684F7D"/>
    <w:rsid w:val="006939BB"/>
    <w:rsid w:val="00696656"/>
    <w:rsid w:val="006A0E04"/>
    <w:rsid w:val="006A741A"/>
    <w:rsid w:val="006D11B1"/>
    <w:rsid w:val="006D3F0C"/>
    <w:rsid w:val="006D4470"/>
    <w:rsid w:val="006F21A2"/>
    <w:rsid w:val="006F2726"/>
    <w:rsid w:val="00700790"/>
    <w:rsid w:val="007237F9"/>
    <w:rsid w:val="0074484D"/>
    <w:rsid w:val="00765A6A"/>
    <w:rsid w:val="00786576"/>
    <w:rsid w:val="007B5C81"/>
    <w:rsid w:val="007D0B6C"/>
    <w:rsid w:val="007F760E"/>
    <w:rsid w:val="00815E89"/>
    <w:rsid w:val="00825029"/>
    <w:rsid w:val="00825B7D"/>
    <w:rsid w:val="00835B02"/>
    <w:rsid w:val="0085479D"/>
    <w:rsid w:val="00856277"/>
    <w:rsid w:val="00873034"/>
    <w:rsid w:val="008A0379"/>
    <w:rsid w:val="008A1B46"/>
    <w:rsid w:val="008A35CA"/>
    <w:rsid w:val="008A3C28"/>
    <w:rsid w:val="008A6104"/>
    <w:rsid w:val="008B4E5D"/>
    <w:rsid w:val="008C23DB"/>
    <w:rsid w:val="008E14AA"/>
    <w:rsid w:val="0090535B"/>
    <w:rsid w:val="00935CBD"/>
    <w:rsid w:val="00936D87"/>
    <w:rsid w:val="00942DD3"/>
    <w:rsid w:val="00952B98"/>
    <w:rsid w:val="00952ECE"/>
    <w:rsid w:val="009852A5"/>
    <w:rsid w:val="009973FC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43A67"/>
    <w:rsid w:val="00A54C63"/>
    <w:rsid w:val="00A562CC"/>
    <w:rsid w:val="00A57576"/>
    <w:rsid w:val="00A71017"/>
    <w:rsid w:val="00A7272E"/>
    <w:rsid w:val="00A94477"/>
    <w:rsid w:val="00A96823"/>
    <w:rsid w:val="00A97C98"/>
    <w:rsid w:val="00A97E78"/>
    <w:rsid w:val="00AA120B"/>
    <w:rsid w:val="00AA7F0B"/>
    <w:rsid w:val="00AB07C0"/>
    <w:rsid w:val="00AD2711"/>
    <w:rsid w:val="00AD44A3"/>
    <w:rsid w:val="00AD60CB"/>
    <w:rsid w:val="00B23358"/>
    <w:rsid w:val="00B55CAB"/>
    <w:rsid w:val="00B5743A"/>
    <w:rsid w:val="00B6608C"/>
    <w:rsid w:val="00B82B14"/>
    <w:rsid w:val="00BC4E25"/>
    <w:rsid w:val="00BD3531"/>
    <w:rsid w:val="00BE1B87"/>
    <w:rsid w:val="00BE5D2A"/>
    <w:rsid w:val="00BE65FD"/>
    <w:rsid w:val="00C52616"/>
    <w:rsid w:val="00C60AC1"/>
    <w:rsid w:val="00C82FAC"/>
    <w:rsid w:val="00CE6C91"/>
    <w:rsid w:val="00D02306"/>
    <w:rsid w:val="00D256B7"/>
    <w:rsid w:val="00D33F35"/>
    <w:rsid w:val="00D3590E"/>
    <w:rsid w:val="00D528D7"/>
    <w:rsid w:val="00D610CD"/>
    <w:rsid w:val="00D66675"/>
    <w:rsid w:val="00D67E35"/>
    <w:rsid w:val="00D7027E"/>
    <w:rsid w:val="00D9110F"/>
    <w:rsid w:val="00D92997"/>
    <w:rsid w:val="00DA1FE7"/>
    <w:rsid w:val="00DD28B5"/>
    <w:rsid w:val="00E2709B"/>
    <w:rsid w:val="00E31FE8"/>
    <w:rsid w:val="00E952D4"/>
    <w:rsid w:val="00EF19EE"/>
    <w:rsid w:val="00F27004"/>
    <w:rsid w:val="00F401F6"/>
    <w:rsid w:val="00F53999"/>
    <w:rsid w:val="00F53EC5"/>
    <w:rsid w:val="00F54F4B"/>
    <w:rsid w:val="00F63F25"/>
    <w:rsid w:val="00F87F99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3A25BBE"/>
  <w15:docId w15:val="{91554552-3016-42DC-B62E-A6A48CAB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TableauGrille4-Accentuation1">
    <w:name w:val="Grid Table 4 Accent 1"/>
    <w:basedOn w:val="TableauNormal"/>
    <w:uiPriority w:val="49"/>
    <w:rsid w:val="005437D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DAEM%20AA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81534366BD94F22A93C47B74A972A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88624-183C-4529-912B-8671DD5BF46F}"/>
      </w:docPartPr>
      <w:docPartBody>
        <w:p w:rsidR="004361D4" w:rsidRDefault="00253D2B">
          <w:pPr>
            <w:pStyle w:val="E81534366BD94F22A93C47B74A972A0F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25FE9EF257414361B938C7E0E49A1A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90DCA4-ABB7-4C4A-881A-D6957C13084D}"/>
      </w:docPartPr>
      <w:docPartBody>
        <w:p w:rsidR="004361D4" w:rsidRDefault="00253D2B">
          <w:pPr>
            <w:pStyle w:val="25FE9EF257414361B938C7E0E49A1AF4"/>
          </w:pPr>
          <w:r>
            <w:rPr>
              <w:color w:val="0070C0"/>
            </w:rPr>
            <w:t>[</w:t>
          </w:r>
          <w:r w:rsidRPr="00F27004">
            <w:rPr>
              <w:rStyle w:val="Textedelespacerserv"/>
              <w:rFonts w:eastAsiaTheme="minorHAnsi"/>
              <w:color w:val="0070C0"/>
            </w:rPr>
            <w:t>Choisissez un élément</w:t>
          </w:r>
          <w:r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B46984F8400842E1B744136F77D895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0ABBE1-9F0B-469C-B80A-8441338E5AB0}"/>
      </w:docPartPr>
      <w:docPartBody>
        <w:p w:rsidR="004361D4" w:rsidRDefault="00253D2B">
          <w:pPr>
            <w:pStyle w:val="B46984F8400842E1B744136F77D89501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D1A525B61B684167A82DBED6A43212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BB6257-DAD2-412D-9354-9366A637E31A}"/>
      </w:docPartPr>
      <w:docPartBody>
        <w:p w:rsidR="004361D4" w:rsidRDefault="00253D2B">
          <w:pPr>
            <w:pStyle w:val="D1A525B61B684167A82DBED6A43212B4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2C79634CBFD4488194A5F3679FEF4E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E330C7-3DC7-47B2-A786-0C4E41684BF6}"/>
      </w:docPartPr>
      <w:docPartBody>
        <w:p w:rsidR="004361D4" w:rsidRDefault="00253D2B">
          <w:pPr>
            <w:pStyle w:val="2C79634CBFD4488194A5F3679FEF4EC4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F674BE25E7144038878275B672FC31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CFF310-D505-43AB-9EFB-4039843E723A}"/>
      </w:docPartPr>
      <w:docPartBody>
        <w:p w:rsidR="004361D4" w:rsidRDefault="00253D2B">
          <w:pPr>
            <w:pStyle w:val="F674BE25E7144038878275B672FC31F4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88AB3D12DE0644AABF5680E7FE214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59995E-9A68-41C7-8EA0-EAA865C0ABDC}"/>
      </w:docPartPr>
      <w:docPartBody>
        <w:p w:rsidR="004361D4" w:rsidRDefault="00253D2B">
          <w:pPr>
            <w:pStyle w:val="88AB3D12DE0644AABF5680E7FE214CB2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D2B"/>
    <w:rsid w:val="00253D2B"/>
    <w:rsid w:val="0043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0A5E2F9593B4EBAACCE192DBD84FCA3">
    <w:name w:val="10A5E2F9593B4EBAACCE192DBD84FCA3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E81534366BD94F22A93C47B74A972A0F">
    <w:name w:val="E81534366BD94F22A93C47B74A972A0F"/>
  </w:style>
  <w:style w:type="paragraph" w:customStyle="1" w:styleId="2A5D1866134542468CFD262DEA99BDDB">
    <w:name w:val="2A5D1866134542468CFD262DEA99BDDB"/>
  </w:style>
  <w:style w:type="paragraph" w:customStyle="1" w:styleId="3AD49D20E4D64EE58729EB5F652EA1BE">
    <w:name w:val="3AD49D20E4D64EE58729EB5F652EA1BE"/>
  </w:style>
  <w:style w:type="paragraph" w:customStyle="1" w:styleId="25FE9EF257414361B938C7E0E49A1AF4">
    <w:name w:val="25FE9EF257414361B938C7E0E49A1AF4"/>
  </w:style>
  <w:style w:type="paragraph" w:customStyle="1" w:styleId="B46984F8400842E1B744136F77D89501">
    <w:name w:val="B46984F8400842E1B744136F77D89501"/>
  </w:style>
  <w:style w:type="paragraph" w:customStyle="1" w:styleId="D1A525B61B684167A82DBED6A43212B4">
    <w:name w:val="D1A525B61B684167A82DBED6A43212B4"/>
  </w:style>
  <w:style w:type="paragraph" w:customStyle="1" w:styleId="2C79634CBFD4488194A5F3679FEF4EC4">
    <w:name w:val="2C79634CBFD4488194A5F3679FEF4EC4"/>
  </w:style>
  <w:style w:type="paragraph" w:customStyle="1" w:styleId="F674BE25E7144038878275B672FC31F4">
    <w:name w:val="F674BE25E7144038878275B672FC31F4"/>
  </w:style>
  <w:style w:type="paragraph" w:customStyle="1" w:styleId="88AB3D12DE0644AABF5680E7FE214CB2">
    <w:name w:val="88AB3D12DE0644AABF5680E7FE214CB2"/>
  </w:style>
  <w:style w:type="paragraph" w:customStyle="1" w:styleId="2CD2B9819CAA43FE9AB06C8FC6423FB5">
    <w:name w:val="2CD2B9819CAA43FE9AB06C8FC6423FB5"/>
    <w:rsid w:val="00253D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0D940-D2A2-401E-B8CD-C4DE2DE26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</Template>
  <TotalTime>1045</TotalTime>
  <Pages>1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Julien Pouillet</dc:creator>
  <cp:lastModifiedBy>Francesca Nofonofo</cp:lastModifiedBy>
  <cp:revision>24</cp:revision>
  <cp:lastPrinted>2018-10-28T21:35:00Z</cp:lastPrinted>
  <dcterms:created xsi:type="dcterms:W3CDTF">2026-02-13T04:59:00Z</dcterms:created>
  <dcterms:modified xsi:type="dcterms:W3CDTF">2026-06-16T03:20:00Z</dcterms:modified>
</cp:coreProperties>
</file>